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33D53" w14:textId="0FF86C12" w:rsidR="00D10A98" w:rsidRPr="00CF77D7" w:rsidRDefault="00D10A98" w:rsidP="00D10A9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4602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</w:t>
      </w:r>
      <w:r w:rsidR="007E2078" w:rsidRPr="007E2078">
        <w:rPr>
          <w:rFonts w:ascii="Arial" w:eastAsiaTheme="minorEastAsia" w:hAnsi="Arial" w:cs="Arial"/>
          <w:b/>
          <w:sz w:val="24"/>
          <w:szCs w:val="24"/>
          <w:lang w:eastAsia="zh-CN"/>
        </w:rPr>
        <w:t>R4-2314743</w:t>
      </w:r>
    </w:p>
    <w:p w14:paraId="0A047039" w14:textId="77777777" w:rsidR="00D10A98" w:rsidRPr="009B621F" w:rsidRDefault="00D10A98" w:rsidP="00D10A9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 xml:space="preserve">Toulous, </w:t>
      </w:r>
      <w:r>
        <w:rPr>
          <w:b/>
          <w:noProof/>
          <w:sz w:val="24"/>
          <w:lang w:eastAsia="zh-CN"/>
        </w:rPr>
        <w:t>France</w:t>
      </w:r>
      <w:r>
        <w:rPr>
          <w:b/>
          <w:noProof/>
          <w:sz w:val="24"/>
        </w:rPr>
        <w:t xml:space="preserve">, </w:t>
      </w:r>
      <w:r w:rsidRPr="00D779D5">
        <w:rPr>
          <w:b/>
          <w:noProof/>
          <w:sz w:val="24"/>
        </w:rPr>
        <w:t>August 21 –</w:t>
      </w:r>
      <w:r>
        <w:rPr>
          <w:b/>
          <w:noProof/>
          <w:sz w:val="24"/>
        </w:rPr>
        <w:t xml:space="preserve"> </w:t>
      </w:r>
      <w:r w:rsidRPr="00D779D5">
        <w:rPr>
          <w:b/>
          <w:noProof/>
          <w:sz w:val="24"/>
        </w:rPr>
        <w:t>25</w:t>
      </w:r>
      <w:r>
        <w:rPr>
          <w:b/>
          <w:noProof/>
          <w:sz w:val="24"/>
        </w:rPr>
        <w:t>, 2023</w:t>
      </w:r>
    </w:p>
    <w:p w14:paraId="50A704E2" w14:textId="77777777" w:rsidR="00D10A98" w:rsidRPr="00CF77D7" w:rsidRDefault="00D10A98" w:rsidP="0092640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CA2898E" w14:textId="15832572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20980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.3</w:t>
      </w:r>
      <w:r w:rsidR="00DD1294">
        <w:rPr>
          <w:rFonts w:ascii="Arial" w:eastAsiaTheme="minorEastAsia" w:hAnsi="Arial" w:cs="Arial"/>
          <w:color w:val="000000"/>
          <w:sz w:val="22"/>
          <w:lang w:eastAsia="zh-CN"/>
        </w:rPr>
        <w:t>4</w:t>
      </w:r>
      <w:r w:rsidR="001A1F8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A20980">
        <w:rPr>
          <w:rFonts w:ascii="Arial" w:eastAsiaTheme="minorEastAsia" w:hAnsi="Arial" w:cs="Arial"/>
          <w:color w:val="000000"/>
          <w:sz w:val="22"/>
          <w:lang w:eastAsia="zh-CN"/>
        </w:rPr>
        <w:t>5</w:t>
      </w:r>
    </w:p>
    <w:p w14:paraId="7283D21E" w14:textId="75B824FB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WF on RF feasibility study of Network Energy Savings for NR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8D6DCA7" w14:textId="273E81CC" w:rsidR="00A9325D" w:rsidRDefault="009611AD">
      <w:pPr>
        <w:pStyle w:val="1"/>
        <w:rPr>
          <w:lang w:val="en-US" w:eastAsia="ja-JP"/>
        </w:rPr>
      </w:pPr>
      <w:r>
        <w:rPr>
          <w:lang w:val="en-US" w:eastAsia="ja-JP"/>
        </w:rPr>
        <w:t>Way forward</w:t>
      </w:r>
    </w:p>
    <w:p w14:paraId="5814FD07" w14:textId="41B60828" w:rsidR="00E70C2E" w:rsidRPr="00346027" w:rsidRDefault="00E70C2E" w:rsidP="00E70C2E">
      <w:pPr>
        <w:rPr>
          <w:rFonts w:ascii="Arial" w:hAnsi="Arial" w:cs="Arial"/>
          <w:bCs/>
          <w:sz w:val="24"/>
          <w:szCs w:val="24"/>
          <w:u w:val="single"/>
          <w:lang w:eastAsia="ko-KR"/>
        </w:rPr>
      </w:pPr>
      <w:r w:rsidRPr="00346027">
        <w:rPr>
          <w:rFonts w:ascii="Arial" w:hAnsi="Arial" w:cs="Arial"/>
          <w:bCs/>
          <w:sz w:val="24"/>
          <w:szCs w:val="24"/>
          <w:u w:val="single"/>
          <w:lang w:eastAsia="ko-KR"/>
        </w:rPr>
        <w:t>Issue 1-1: TAE</w:t>
      </w:r>
    </w:p>
    <w:p w14:paraId="70057EB1" w14:textId="77777777" w:rsidR="00226B65" w:rsidRPr="00CF4F04" w:rsidRDefault="00226B65" w:rsidP="00F2001A">
      <w:pPr>
        <w:tabs>
          <w:tab w:val="left" w:pos="1701"/>
        </w:tabs>
        <w:spacing w:after="120"/>
        <w:jc w:val="both"/>
        <w:rPr>
          <w:rFonts w:eastAsiaTheme="minorEastAsia"/>
          <w:bCs/>
        </w:rPr>
      </w:pPr>
      <w:r w:rsidRPr="00CF4F04">
        <w:rPr>
          <w:rFonts w:eastAsiaTheme="minorEastAsia"/>
          <w:bCs/>
        </w:rPr>
        <w:t xml:space="preserve">Agreement: </w:t>
      </w:r>
    </w:p>
    <w:p w14:paraId="1DDA3760" w14:textId="77777777" w:rsidR="00226B65" w:rsidRPr="00CF4F04" w:rsidRDefault="00226B65" w:rsidP="00226B65">
      <w:pPr>
        <w:pStyle w:val="aff7"/>
        <w:numPr>
          <w:ilvl w:val="0"/>
          <w:numId w:val="2"/>
        </w:numPr>
        <w:tabs>
          <w:tab w:val="left" w:pos="1701"/>
        </w:tabs>
        <w:spacing w:after="120"/>
        <w:ind w:firstLineChars="0"/>
        <w:jc w:val="both"/>
        <w:rPr>
          <w:rFonts w:eastAsiaTheme="minorEastAsia"/>
          <w:bCs/>
        </w:rPr>
      </w:pPr>
      <w:r w:rsidRPr="00CF4F04">
        <w:rPr>
          <w:rFonts w:eastAsiaTheme="minorEastAsia" w:hint="eastAsia"/>
          <w:bCs/>
        </w:rPr>
        <w:t>Alternative #1:</w:t>
      </w:r>
    </w:p>
    <w:p w14:paraId="578B2714" w14:textId="0DFE3DF6" w:rsidR="00226B65" w:rsidRPr="00CF4F04" w:rsidRDefault="00226B65" w:rsidP="00226B65">
      <w:pPr>
        <w:pStyle w:val="aff7"/>
        <w:numPr>
          <w:ilvl w:val="1"/>
          <w:numId w:val="2"/>
        </w:numPr>
        <w:tabs>
          <w:tab w:val="left" w:pos="1701"/>
        </w:tabs>
        <w:spacing w:after="120"/>
        <w:ind w:firstLineChars="0"/>
        <w:jc w:val="both"/>
        <w:rPr>
          <w:rFonts w:eastAsiaTheme="minorEastAsia"/>
          <w:bCs/>
        </w:rPr>
      </w:pPr>
      <w:r w:rsidRPr="00CF4F04">
        <w:rPr>
          <w:rFonts w:eastAsiaTheme="minorEastAsia"/>
          <w:bCs/>
        </w:rPr>
        <w:t>Do not specify the BS TAE requirements</w:t>
      </w:r>
      <w:r w:rsidR="00B11CC2" w:rsidRPr="00CF4F04">
        <w:rPr>
          <w:rFonts w:eastAsiaTheme="minorEastAsia"/>
          <w:bCs/>
        </w:rPr>
        <w:t xml:space="preserve"> </w:t>
      </w:r>
      <w:r w:rsidR="00F2001A">
        <w:rPr>
          <w:rFonts w:eastAsiaTheme="minorEastAsia"/>
          <w:bCs/>
        </w:rPr>
        <w:t xml:space="preserve">of </w:t>
      </w:r>
      <w:r w:rsidR="00627A34" w:rsidRPr="00CF4F04">
        <w:rPr>
          <w:rFonts w:eastAsiaTheme="minorEastAsia"/>
          <w:bCs/>
        </w:rPr>
        <w:t xml:space="preserve">SSB-less operation </w:t>
      </w:r>
      <w:r w:rsidR="00F2001A">
        <w:rPr>
          <w:rFonts w:eastAsiaTheme="minorEastAsia"/>
          <w:bCs/>
        </w:rPr>
        <w:t xml:space="preserve">for </w:t>
      </w:r>
      <w:r w:rsidR="00B11CC2" w:rsidRPr="00CF4F04">
        <w:rPr>
          <w:rFonts w:eastAsiaTheme="minorEastAsia"/>
          <w:bCs/>
        </w:rPr>
        <w:t xml:space="preserve">FR1 co-located inter-band CA </w:t>
      </w:r>
    </w:p>
    <w:p w14:paraId="106715DE" w14:textId="155D5F0A" w:rsidR="00226B65" w:rsidRPr="00CF4F04" w:rsidRDefault="00226B65" w:rsidP="00226B65">
      <w:pPr>
        <w:pStyle w:val="aff7"/>
        <w:numPr>
          <w:ilvl w:val="1"/>
          <w:numId w:val="2"/>
        </w:numPr>
        <w:tabs>
          <w:tab w:val="left" w:pos="1701"/>
        </w:tabs>
        <w:spacing w:after="120"/>
        <w:ind w:firstLineChars="0"/>
        <w:jc w:val="both"/>
        <w:rPr>
          <w:rFonts w:eastAsiaTheme="minorEastAsia"/>
          <w:bCs/>
        </w:rPr>
      </w:pPr>
      <w:r w:rsidRPr="00CF4F04">
        <w:rPr>
          <w:rFonts w:eastAsiaTheme="minorEastAsia"/>
          <w:bCs/>
        </w:rPr>
        <w:t>Define the side condition of RTD to ensure UE performance</w:t>
      </w:r>
      <w:r w:rsidR="00980E60" w:rsidRPr="00CF4F04">
        <w:rPr>
          <w:rFonts w:eastAsiaTheme="minorEastAsia"/>
          <w:bCs/>
        </w:rPr>
        <w:t xml:space="preserve"> </w:t>
      </w:r>
      <w:r w:rsidR="00980E60" w:rsidRPr="00CF4F04">
        <w:rPr>
          <w:rFonts w:eastAsiaTheme="minorEastAsia" w:hint="eastAsia"/>
          <w:bCs/>
          <w:lang w:eastAsia="zh-CN"/>
        </w:rPr>
        <w:t>i</w:t>
      </w:r>
      <w:r w:rsidR="00980E60" w:rsidRPr="00CF4F04">
        <w:rPr>
          <w:rFonts w:eastAsiaTheme="minorEastAsia"/>
          <w:bCs/>
        </w:rPr>
        <w:t>n RRM part.</w:t>
      </w:r>
    </w:p>
    <w:p w14:paraId="5DBE92D4" w14:textId="77777777" w:rsidR="00226B65" w:rsidRPr="00CF4F04" w:rsidRDefault="00226B65" w:rsidP="00226B65">
      <w:pPr>
        <w:pStyle w:val="aff7"/>
        <w:numPr>
          <w:ilvl w:val="0"/>
          <w:numId w:val="2"/>
        </w:numPr>
        <w:tabs>
          <w:tab w:val="left" w:pos="1701"/>
        </w:tabs>
        <w:spacing w:after="120"/>
        <w:ind w:firstLineChars="0"/>
        <w:jc w:val="both"/>
        <w:rPr>
          <w:rFonts w:eastAsiaTheme="minorEastAsia"/>
          <w:bCs/>
        </w:rPr>
      </w:pPr>
      <w:r w:rsidRPr="00CF4F04">
        <w:rPr>
          <w:rFonts w:eastAsiaTheme="minorEastAsia"/>
          <w:bCs/>
        </w:rPr>
        <w:t>Alternative #2:</w:t>
      </w:r>
    </w:p>
    <w:p w14:paraId="7313BD28" w14:textId="77777777" w:rsidR="00226B65" w:rsidRPr="00CF4F04" w:rsidRDefault="00226B65" w:rsidP="00F2001A">
      <w:pPr>
        <w:pStyle w:val="aff7"/>
        <w:numPr>
          <w:ilvl w:val="1"/>
          <w:numId w:val="2"/>
        </w:numPr>
        <w:tabs>
          <w:tab w:val="left" w:pos="1701"/>
        </w:tabs>
        <w:spacing w:after="120"/>
        <w:ind w:firstLineChars="0"/>
        <w:jc w:val="both"/>
        <w:rPr>
          <w:rFonts w:eastAsiaTheme="minorEastAsia"/>
          <w:bCs/>
        </w:rPr>
      </w:pPr>
      <w:r w:rsidRPr="00CF4F04">
        <w:rPr>
          <w:rFonts w:eastAsiaTheme="minorEastAsia"/>
          <w:bCs/>
        </w:rPr>
        <w:t>Specify BS TAE requirements</w:t>
      </w:r>
    </w:p>
    <w:p w14:paraId="574CA82F" w14:textId="06F78076" w:rsidR="00226B65" w:rsidRPr="00CF4F04" w:rsidRDefault="00226B65" w:rsidP="00226B65">
      <w:pPr>
        <w:pStyle w:val="aff7"/>
        <w:numPr>
          <w:ilvl w:val="2"/>
          <w:numId w:val="2"/>
        </w:numPr>
        <w:tabs>
          <w:tab w:val="left" w:pos="1701"/>
        </w:tabs>
        <w:spacing w:after="120"/>
        <w:ind w:firstLineChars="0"/>
        <w:jc w:val="both"/>
        <w:rPr>
          <w:rFonts w:eastAsiaTheme="minorEastAsia"/>
          <w:bCs/>
        </w:rPr>
      </w:pPr>
      <w:r w:rsidRPr="00CF4F04">
        <w:rPr>
          <w:rFonts w:eastAsiaTheme="minorEastAsia"/>
          <w:bCs/>
        </w:rPr>
        <w:t>FFS on values</w:t>
      </w:r>
      <w:r w:rsidR="00A62F3F">
        <w:rPr>
          <w:rFonts w:eastAsiaTheme="minorEastAsia"/>
          <w:bCs/>
        </w:rPr>
        <w:t xml:space="preserve"> </w:t>
      </w:r>
    </w:p>
    <w:p w14:paraId="1A6A0318" w14:textId="77777777" w:rsidR="00226B65" w:rsidRPr="00F2001A" w:rsidRDefault="00226B65" w:rsidP="00F2001A">
      <w:pPr>
        <w:spacing w:after="120" w:line="240" w:lineRule="auto"/>
        <w:rPr>
          <w:color w:val="000000" w:themeColor="text1"/>
          <w:lang w:val="en-US"/>
        </w:rPr>
      </w:pPr>
    </w:p>
    <w:p w14:paraId="69C4AC5A" w14:textId="77777777" w:rsidR="00BE626D" w:rsidRPr="00980E60" w:rsidRDefault="00BE626D" w:rsidP="00BE626D">
      <w:pPr>
        <w:pStyle w:val="3"/>
        <w:rPr>
          <w:sz w:val="24"/>
          <w:szCs w:val="16"/>
          <w:u w:val="single"/>
        </w:rPr>
      </w:pPr>
      <w:r w:rsidRPr="00980E60">
        <w:rPr>
          <w:sz w:val="24"/>
          <w:szCs w:val="16"/>
          <w:u w:val="single"/>
        </w:rPr>
        <w:t>Issue 1-4: other UE related considerations</w:t>
      </w:r>
    </w:p>
    <w:p w14:paraId="3EFC9574" w14:textId="77777777" w:rsidR="00226B65" w:rsidRPr="00980E60" w:rsidRDefault="00226B65" w:rsidP="00F2001A">
      <w:pPr>
        <w:spacing w:after="120"/>
      </w:pPr>
      <w:r w:rsidRPr="00980E60">
        <w:rPr>
          <w:rFonts w:hint="eastAsia"/>
        </w:rPr>
        <w:t>Agreement:</w:t>
      </w:r>
    </w:p>
    <w:p w14:paraId="7AFE5183" w14:textId="43FE6361" w:rsidR="00226B65" w:rsidRDefault="00226B65" w:rsidP="00226B65">
      <w:pPr>
        <w:pStyle w:val="aff7"/>
        <w:numPr>
          <w:ilvl w:val="0"/>
          <w:numId w:val="2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980E60">
        <w:t>No new UE RF requirements are defined for R18 NES feature.</w:t>
      </w:r>
    </w:p>
    <w:p w14:paraId="11376AB7" w14:textId="77777777" w:rsidR="001B5A9E" w:rsidRDefault="001B5A9E" w:rsidP="001B5A9E">
      <w:pPr>
        <w:pStyle w:val="aff7"/>
        <w:overflowPunct/>
        <w:autoSpaceDE/>
        <w:autoSpaceDN/>
        <w:adjustRightInd/>
        <w:spacing w:after="120" w:line="240" w:lineRule="auto"/>
        <w:ind w:left="360" w:firstLineChars="0" w:firstLine="0"/>
        <w:textAlignment w:val="auto"/>
      </w:pPr>
    </w:p>
    <w:p w14:paraId="44446E79" w14:textId="77777777" w:rsidR="003A74F7" w:rsidRPr="00777975" w:rsidRDefault="003A74F7" w:rsidP="003A74F7">
      <w:pPr>
        <w:pStyle w:val="3"/>
        <w:spacing w:line="240" w:lineRule="auto"/>
        <w:ind w:left="720" w:hanging="720"/>
        <w:rPr>
          <w:sz w:val="24"/>
          <w:szCs w:val="16"/>
          <w:u w:val="single"/>
        </w:rPr>
      </w:pPr>
      <w:r w:rsidRPr="00777975">
        <w:rPr>
          <w:sz w:val="24"/>
          <w:szCs w:val="16"/>
          <w:u w:val="single"/>
        </w:rPr>
        <w:t>Issue 1-</w:t>
      </w:r>
      <w:r>
        <w:rPr>
          <w:sz w:val="24"/>
          <w:szCs w:val="16"/>
          <w:u w:val="single"/>
        </w:rPr>
        <w:t>5</w:t>
      </w:r>
      <w:r w:rsidRPr="00777975">
        <w:rPr>
          <w:sz w:val="24"/>
          <w:szCs w:val="16"/>
          <w:u w:val="single"/>
        </w:rPr>
        <w:t xml:space="preserve">: </w:t>
      </w:r>
      <w:r w:rsidRPr="00777975">
        <w:rPr>
          <w:rFonts w:hint="eastAsia"/>
          <w:sz w:val="24"/>
          <w:szCs w:val="16"/>
          <w:u w:val="single"/>
        </w:rPr>
        <w:t>other</w:t>
      </w:r>
      <w:r w:rsidRPr="00777975">
        <w:rPr>
          <w:sz w:val="24"/>
          <w:szCs w:val="16"/>
          <w:u w:val="single"/>
        </w:rPr>
        <w:t xml:space="preserve"> limitation</w:t>
      </w:r>
      <w:r w:rsidRPr="00777975">
        <w:rPr>
          <w:rFonts w:hint="eastAsia"/>
          <w:sz w:val="24"/>
          <w:szCs w:val="16"/>
          <w:u w:val="single"/>
        </w:rPr>
        <w:t>s</w:t>
      </w:r>
      <w:r w:rsidRPr="00777975">
        <w:rPr>
          <w:sz w:val="24"/>
          <w:szCs w:val="16"/>
          <w:u w:val="single"/>
        </w:rPr>
        <w:t xml:space="preserve"> </w:t>
      </w:r>
      <w:r>
        <w:rPr>
          <w:sz w:val="24"/>
          <w:szCs w:val="16"/>
          <w:u w:val="single"/>
        </w:rPr>
        <w:t xml:space="preserve">or assumptions </w:t>
      </w:r>
    </w:p>
    <w:p w14:paraId="104EF8B1" w14:textId="77777777" w:rsidR="003A74F7" w:rsidRDefault="003A74F7" w:rsidP="003A74F7">
      <w:pPr>
        <w:pStyle w:val="aff7"/>
        <w:numPr>
          <w:ilvl w:val="0"/>
          <w:numId w:val="2"/>
        </w:numPr>
        <w:overflowPunct/>
        <w:autoSpaceDE/>
        <w:autoSpaceDN/>
        <w:adjustRightInd/>
        <w:spacing w:after="120" w:line="240" w:lineRule="auto"/>
        <w:ind w:left="744" w:firstLineChars="0"/>
        <w:textAlignment w:val="auto"/>
      </w:pPr>
      <w:r w:rsidRPr="00123D1A">
        <w:rPr>
          <w:u w:val="single"/>
        </w:rPr>
        <w:t>Proposal</w:t>
      </w:r>
      <w:r>
        <w:rPr>
          <w:u w:val="single"/>
        </w:rPr>
        <w:t>s</w:t>
      </w:r>
      <w:r w:rsidRPr="00701479">
        <w:t xml:space="preserve">: </w:t>
      </w:r>
    </w:p>
    <w:p w14:paraId="40A764E2" w14:textId="77777777" w:rsidR="003A74F7" w:rsidRDefault="003A74F7" w:rsidP="003A74F7">
      <w:pPr>
        <w:pStyle w:val="aff7"/>
        <w:numPr>
          <w:ilvl w:val="1"/>
          <w:numId w:val="2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1B5A9E">
        <w:rPr>
          <w:u w:val="single"/>
        </w:rPr>
        <w:t>Proposal 1</w:t>
      </w:r>
      <w:r>
        <w:t xml:space="preserve">: </w:t>
      </w:r>
      <w:r w:rsidRPr="00701479">
        <w:t xml:space="preserve">RAN4 investigates the limitation of frequency distance for inter-band CA with SSB-less operation. </w:t>
      </w:r>
      <w:r w:rsidRPr="00701479">
        <w:rPr>
          <w:rFonts w:hint="eastAsia"/>
        </w:rPr>
        <w:t>（</w:t>
      </w:r>
      <w:r w:rsidRPr="00701479">
        <w:t>R4-2311400</w:t>
      </w:r>
      <w:r w:rsidRPr="00701479">
        <w:rPr>
          <w:rFonts w:hint="eastAsia"/>
        </w:rPr>
        <w:t>）</w:t>
      </w:r>
    </w:p>
    <w:p w14:paraId="70D60FFC" w14:textId="77777777" w:rsidR="003A74F7" w:rsidRDefault="003A74F7" w:rsidP="003A74F7">
      <w:pPr>
        <w:pStyle w:val="aff7"/>
        <w:numPr>
          <w:ilvl w:val="1"/>
          <w:numId w:val="2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>
        <w:rPr>
          <w:u w:val="single"/>
        </w:rPr>
        <w:t>Proposal 2</w:t>
      </w:r>
      <w:r w:rsidRPr="007C16D5">
        <w:t>:</w:t>
      </w:r>
      <w:r>
        <w:t xml:space="preserve"> Define frequency separation between reference cell and SSB-less </w:t>
      </w:r>
      <w:proofErr w:type="spellStart"/>
      <w:r>
        <w:t>SCell</w:t>
      </w:r>
      <w:proofErr w:type="spellEnd"/>
      <w:r>
        <w:t xml:space="preserve"> along with received power difference.   (R4-2313384)</w:t>
      </w:r>
    </w:p>
    <w:p w14:paraId="555E3031" w14:textId="5E9A7A8E" w:rsidR="003A74F7" w:rsidRPr="001B5A9E" w:rsidRDefault="003A74F7" w:rsidP="00346027">
      <w:pPr>
        <w:tabs>
          <w:tab w:val="left" w:pos="1701"/>
        </w:tabs>
        <w:spacing w:after="120"/>
        <w:jc w:val="both"/>
        <w:rPr>
          <w:rFonts w:eastAsiaTheme="minorEastAsia"/>
          <w:lang w:eastAsia="zh-CN"/>
        </w:rPr>
      </w:pPr>
      <w:r w:rsidRPr="001B5A9E">
        <w:rPr>
          <w:rFonts w:eastAsiaTheme="minorEastAsia"/>
          <w:bCs/>
        </w:rPr>
        <w:t xml:space="preserve">Agreement: </w:t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FS for the </w:t>
      </w:r>
      <w:r>
        <w:t xml:space="preserve">frequency separation </w:t>
      </w:r>
      <w:r w:rsidR="00ED28F4">
        <w:t xml:space="preserve">limitation </w:t>
      </w:r>
      <w:bookmarkStart w:id="0" w:name="_GoBack"/>
      <w:bookmarkEnd w:id="0"/>
      <w:r>
        <w:t>issue.</w:t>
      </w:r>
    </w:p>
    <w:p w14:paraId="1CAE0B17" w14:textId="77777777" w:rsidR="001B5A9E" w:rsidRPr="003A74F7" w:rsidRDefault="001B5A9E" w:rsidP="001B5A9E">
      <w:pPr>
        <w:spacing w:after="120" w:line="240" w:lineRule="auto"/>
      </w:pPr>
    </w:p>
    <w:sectPr w:rsidR="001B5A9E" w:rsidRPr="003A74F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A0784" w14:textId="77777777" w:rsidR="00D60496" w:rsidRDefault="00D60496" w:rsidP="00076769">
      <w:pPr>
        <w:spacing w:after="0" w:line="240" w:lineRule="auto"/>
      </w:pPr>
      <w:r>
        <w:separator/>
      </w:r>
    </w:p>
  </w:endnote>
  <w:endnote w:type="continuationSeparator" w:id="0">
    <w:p w14:paraId="747C24AB" w14:textId="77777777" w:rsidR="00D60496" w:rsidRDefault="00D60496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57533" w14:textId="77777777" w:rsidR="00D60496" w:rsidRDefault="00D60496" w:rsidP="00076769">
      <w:pPr>
        <w:spacing w:after="0" w:line="240" w:lineRule="auto"/>
      </w:pPr>
      <w:r>
        <w:separator/>
      </w:r>
    </w:p>
  </w:footnote>
  <w:footnote w:type="continuationSeparator" w:id="0">
    <w:p w14:paraId="6FC5C9FC" w14:textId="77777777" w:rsidR="00D60496" w:rsidRDefault="00D60496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E2A20"/>
    <w:multiLevelType w:val="hybridMultilevel"/>
    <w:tmpl w:val="ACC6D3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3AD66BD6"/>
    <w:multiLevelType w:val="hybridMultilevel"/>
    <w:tmpl w:val="5B9AA634"/>
    <w:lvl w:ilvl="0" w:tplc="04090003">
      <w:start w:val="1"/>
      <w:numFmt w:val="bullet"/>
      <w:lvlText w:val="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" w15:restartNumberingAfterBreak="0">
    <w:nsid w:val="4E4F031D"/>
    <w:multiLevelType w:val="hybridMultilevel"/>
    <w:tmpl w:val="1BE230C4"/>
    <w:lvl w:ilvl="0" w:tplc="04090003">
      <w:start w:val="1"/>
      <w:numFmt w:val="bullet"/>
      <w:lvlText w:val="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72E"/>
    <w:rsid w:val="00004165"/>
    <w:rsid w:val="00004F79"/>
    <w:rsid w:val="0001180A"/>
    <w:rsid w:val="00011F10"/>
    <w:rsid w:val="000123C4"/>
    <w:rsid w:val="00012943"/>
    <w:rsid w:val="00013ACA"/>
    <w:rsid w:val="00015002"/>
    <w:rsid w:val="00015BF9"/>
    <w:rsid w:val="00016661"/>
    <w:rsid w:val="00017860"/>
    <w:rsid w:val="00017ECC"/>
    <w:rsid w:val="000202DB"/>
    <w:rsid w:val="00020C56"/>
    <w:rsid w:val="00025292"/>
    <w:rsid w:val="00026AC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57A1"/>
    <w:rsid w:val="0004761D"/>
    <w:rsid w:val="00050001"/>
    <w:rsid w:val="00050E7F"/>
    <w:rsid w:val="00051214"/>
    <w:rsid w:val="00052041"/>
    <w:rsid w:val="0005245F"/>
    <w:rsid w:val="0005326A"/>
    <w:rsid w:val="0006266D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5A0E"/>
    <w:rsid w:val="00085D27"/>
    <w:rsid w:val="00087548"/>
    <w:rsid w:val="00090A22"/>
    <w:rsid w:val="00090F76"/>
    <w:rsid w:val="00091171"/>
    <w:rsid w:val="00091A5C"/>
    <w:rsid w:val="00093E7E"/>
    <w:rsid w:val="000955A4"/>
    <w:rsid w:val="00095F9D"/>
    <w:rsid w:val="000960EF"/>
    <w:rsid w:val="000A1830"/>
    <w:rsid w:val="000A3A01"/>
    <w:rsid w:val="000A4121"/>
    <w:rsid w:val="000A4AA3"/>
    <w:rsid w:val="000A550E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C23AA"/>
    <w:rsid w:val="000C2553"/>
    <w:rsid w:val="000C28E1"/>
    <w:rsid w:val="000C38C3"/>
    <w:rsid w:val="000C525F"/>
    <w:rsid w:val="000C6950"/>
    <w:rsid w:val="000D09FD"/>
    <w:rsid w:val="000D196E"/>
    <w:rsid w:val="000D44FB"/>
    <w:rsid w:val="000D574B"/>
    <w:rsid w:val="000D6CFC"/>
    <w:rsid w:val="000E4412"/>
    <w:rsid w:val="000E537B"/>
    <w:rsid w:val="000E57D0"/>
    <w:rsid w:val="000E5B4E"/>
    <w:rsid w:val="000E7858"/>
    <w:rsid w:val="000F0CC4"/>
    <w:rsid w:val="000F1154"/>
    <w:rsid w:val="000F254D"/>
    <w:rsid w:val="000F39CA"/>
    <w:rsid w:val="000F4571"/>
    <w:rsid w:val="00100336"/>
    <w:rsid w:val="0010734A"/>
    <w:rsid w:val="00107927"/>
    <w:rsid w:val="00110E26"/>
    <w:rsid w:val="00111321"/>
    <w:rsid w:val="00113C5F"/>
    <w:rsid w:val="00113E27"/>
    <w:rsid w:val="00115A89"/>
    <w:rsid w:val="001160AA"/>
    <w:rsid w:val="00117BD6"/>
    <w:rsid w:val="001206C2"/>
    <w:rsid w:val="00121978"/>
    <w:rsid w:val="00123422"/>
    <w:rsid w:val="00124B6A"/>
    <w:rsid w:val="00124F8F"/>
    <w:rsid w:val="001351FC"/>
    <w:rsid w:val="00136D4C"/>
    <w:rsid w:val="001374C3"/>
    <w:rsid w:val="00142BB9"/>
    <w:rsid w:val="00144F96"/>
    <w:rsid w:val="00145602"/>
    <w:rsid w:val="00145729"/>
    <w:rsid w:val="00145E7F"/>
    <w:rsid w:val="00146D0B"/>
    <w:rsid w:val="001478AA"/>
    <w:rsid w:val="00150D84"/>
    <w:rsid w:val="00151EAC"/>
    <w:rsid w:val="00153528"/>
    <w:rsid w:val="00154E68"/>
    <w:rsid w:val="001575AA"/>
    <w:rsid w:val="0016077B"/>
    <w:rsid w:val="00162548"/>
    <w:rsid w:val="00165AB8"/>
    <w:rsid w:val="00172183"/>
    <w:rsid w:val="001751AB"/>
    <w:rsid w:val="00175A3F"/>
    <w:rsid w:val="00180E09"/>
    <w:rsid w:val="00183D4C"/>
    <w:rsid w:val="00183F6D"/>
    <w:rsid w:val="0018670E"/>
    <w:rsid w:val="001907B6"/>
    <w:rsid w:val="0019121C"/>
    <w:rsid w:val="0019219A"/>
    <w:rsid w:val="00192752"/>
    <w:rsid w:val="00195077"/>
    <w:rsid w:val="00195ECD"/>
    <w:rsid w:val="001A033F"/>
    <w:rsid w:val="001A08AA"/>
    <w:rsid w:val="001A1F82"/>
    <w:rsid w:val="001A255C"/>
    <w:rsid w:val="001A2FB0"/>
    <w:rsid w:val="001A4351"/>
    <w:rsid w:val="001A46CC"/>
    <w:rsid w:val="001A59CB"/>
    <w:rsid w:val="001B2831"/>
    <w:rsid w:val="001B3551"/>
    <w:rsid w:val="001B5A9E"/>
    <w:rsid w:val="001C061D"/>
    <w:rsid w:val="001C1409"/>
    <w:rsid w:val="001C29DD"/>
    <w:rsid w:val="001C2AE6"/>
    <w:rsid w:val="001C4A89"/>
    <w:rsid w:val="001C52A5"/>
    <w:rsid w:val="001C6177"/>
    <w:rsid w:val="001C7DC3"/>
    <w:rsid w:val="001D0363"/>
    <w:rsid w:val="001D04B1"/>
    <w:rsid w:val="001D2519"/>
    <w:rsid w:val="001D33E3"/>
    <w:rsid w:val="001D3D52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4B7D"/>
    <w:rsid w:val="00211BC9"/>
    <w:rsid w:val="00212190"/>
    <w:rsid w:val="0021319E"/>
    <w:rsid w:val="002138EA"/>
    <w:rsid w:val="00213F84"/>
    <w:rsid w:val="00214FBD"/>
    <w:rsid w:val="00215E81"/>
    <w:rsid w:val="00216CF2"/>
    <w:rsid w:val="002205A3"/>
    <w:rsid w:val="00222897"/>
    <w:rsid w:val="00222B0C"/>
    <w:rsid w:val="00223063"/>
    <w:rsid w:val="00226B65"/>
    <w:rsid w:val="00231407"/>
    <w:rsid w:val="002327C0"/>
    <w:rsid w:val="00232AD8"/>
    <w:rsid w:val="00233EFE"/>
    <w:rsid w:val="0023422A"/>
    <w:rsid w:val="002351A3"/>
    <w:rsid w:val="00235394"/>
    <w:rsid w:val="00235577"/>
    <w:rsid w:val="00237303"/>
    <w:rsid w:val="00240904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4910"/>
    <w:rsid w:val="00274E1A"/>
    <w:rsid w:val="002775B1"/>
    <w:rsid w:val="002775B9"/>
    <w:rsid w:val="0027792A"/>
    <w:rsid w:val="002811C4"/>
    <w:rsid w:val="00282213"/>
    <w:rsid w:val="00283C61"/>
    <w:rsid w:val="00284016"/>
    <w:rsid w:val="00284971"/>
    <w:rsid w:val="002858BF"/>
    <w:rsid w:val="002910A4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7860"/>
    <w:rsid w:val="002C7EDE"/>
    <w:rsid w:val="002D03E5"/>
    <w:rsid w:val="002D0E4E"/>
    <w:rsid w:val="002D1466"/>
    <w:rsid w:val="002D164F"/>
    <w:rsid w:val="002D36EB"/>
    <w:rsid w:val="002D3948"/>
    <w:rsid w:val="002D3A47"/>
    <w:rsid w:val="002D43FB"/>
    <w:rsid w:val="002D6BDF"/>
    <w:rsid w:val="002D7D9E"/>
    <w:rsid w:val="002E12C0"/>
    <w:rsid w:val="002E14E5"/>
    <w:rsid w:val="002E2CE9"/>
    <w:rsid w:val="002E3BF7"/>
    <w:rsid w:val="002E403E"/>
    <w:rsid w:val="002E6B0F"/>
    <w:rsid w:val="002E79DD"/>
    <w:rsid w:val="002F158C"/>
    <w:rsid w:val="002F2107"/>
    <w:rsid w:val="002F2294"/>
    <w:rsid w:val="002F4093"/>
    <w:rsid w:val="002F5636"/>
    <w:rsid w:val="002F5E98"/>
    <w:rsid w:val="002F7202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53F7"/>
    <w:rsid w:val="003260D7"/>
    <w:rsid w:val="00326FAC"/>
    <w:rsid w:val="00334980"/>
    <w:rsid w:val="00334AED"/>
    <w:rsid w:val="00334DD4"/>
    <w:rsid w:val="00336697"/>
    <w:rsid w:val="00336EE7"/>
    <w:rsid w:val="003410ED"/>
    <w:rsid w:val="003418CB"/>
    <w:rsid w:val="00345EF6"/>
    <w:rsid w:val="00346027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7724"/>
    <w:rsid w:val="003757FE"/>
    <w:rsid w:val="003770F6"/>
    <w:rsid w:val="00383E37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74F7"/>
    <w:rsid w:val="003A75FF"/>
    <w:rsid w:val="003B0158"/>
    <w:rsid w:val="003B40B6"/>
    <w:rsid w:val="003B56DB"/>
    <w:rsid w:val="003B755E"/>
    <w:rsid w:val="003C126D"/>
    <w:rsid w:val="003C228E"/>
    <w:rsid w:val="003C2ACC"/>
    <w:rsid w:val="003C34C5"/>
    <w:rsid w:val="003C471A"/>
    <w:rsid w:val="003C51E7"/>
    <w:rsid w:val="003C5C6D"/>
    <w:rsid w:val="003C6893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39DA"/>
    <w:rsid w:val="003E40EE"/>
    <w:rsid w:val="003E4751"/>
    <w:rsid w:val="003E58FA"/>
    <w:rsid w:val="003F00D1"/>
    <w:rsid w:val="003F0328"/>
    <w:rsid w:val="003F1C1B"/>
    <w:rsid w:val="003F3636"/>
    <w:rsid w:val="00401144"/>
    <w:rsid w:val="00401E5D"/>
    <w:rsid w:val="00402FE3"/>
    <w:rsid w:val="00404831"/>
    <w:rsid w:val="00404EFD"/>
    <w:rsid w:val="0040558F"/>
    <w:rsid w:val="00407661"/>
    <w:rsid w:val="00410314"/>
    <w:rsid w:val="00411584"/>
    <w:rsid w:val="00412063"/>
    <w:rsid w:val="0041213A"/>
    <w:rsid w:val="00412EB1"/>
    <w:rsid w:val="00413DDE"/>
    <w:rsid w:val="00414118"/>
    <w:rsid w:val="00416084"/>
    <w:rsid w:val="00416AB2"/>
    <w:rsid w:val="004218D4"/>
    <w:rsid w:val="00424F04"/>
    <w:rsid w:val="00424F8C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40A51"/>
    <w:rsid w:val="004412A0"/>
    <w:rsid w:val="004412CA"/>
    <w:rsid w:val="00443759"/>
    <w:rsid w:val="00445919"/>
    <w:rsid w:val="00446408"/>
    <w:rsid w:val="00446BD8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E39"/>
    <w:rsid w:val="00462D3A"/>
    <w:rsid w:val="00463521"/>
    <w:rsid w:val="00464BDB"/>
    <w:rsid w:val="00465011"/>
    <w:rsid w:val="004676CA"/>
    <w:rsid w:val="00471125"/>
    <w:rsid w:val="0047317F"/>
    <w:rsid w:val="0047437A"/>
    <w:rsid w:val="00480596"/>
    <w:rsid w:val="00480E42"/>
    <w:rsid w:val="004811FD"/>
    <w:rsid w:val="00482763"/>
    <w:rsid w:val="00482AF4"/>
    <w:rsid w:val="0048333F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43CD"/>
    <w:rsid w:val="004A495F"/>
    <w:rsid w:val="004A5715"/>
    <w:rsid w:val="004A7544"/>
    <w:rsid w:val="004A77FF"/>
    <w:rsid w:val="004B6026"/>
    <w:rsid w:val="004B6B0F"/>
    <w:rsid w:val="004C08A5"/>
    <w:rsid w:val="004C0A37"/>
    <w:rsid w:val="004C0B1A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2BAC"/>
    <w:rsid w:val="004E39EE"/>
    <w:rsid w:val="004E446D"/>
    <w:rsid w:val="004E475C"/>
    <w:rsid w:val="004E56E0"/>
    <w:rsid w:val="004E7329"/>
    <w:rsid w:val="004F0466"/>
    <w:rsid w:val="004F2CB0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54FD"/>
    <w:rsid w:val="00552492"/>
    <w:rsid w:val="005531A5"/>
    <w:rsid w:val="0055602D"/>
    <w:rsid w:val="00556E70"/>
    <w:rsid w:val="0056519E"/>
    <w:rsid w:val="00567EE7"/>
    <w:rsid w:val="00571777"/>
    <w:rsid w:val="00571A03"/>
    <w:rsid w:val="00575398"/>
    <w:rsid w:val="0057575D"/>
    <w:rsid w:val="00580FF5"/>
    <w:rsid w:val="0058519C"/>
    <w:rsid w:val="00586565"/>
    <w:rsid w:val="0059149A"/>
    <w:rsid w:val="005952E6"/>
    <w:rsid w:val="005956EE"/>
    <w:rsid w:val="0059691D"/>
    <w:rsid w:val="00596C62"/>
    <w:rsid w:val="00597964"/>
    <w:rsid w:val="005A083E"/>
    <w:rsid w:val="005A1DB5"/>
    <w:rsid w:val="005A2B11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D0B99"/>
    <w:rsid w:val="005D164C"/>
    <w:rsid w:val="005D2A1A"/>
    <w:rsid w:val="005D308E"/>
    <w:rsid w:val="005D3A48"/>
    <w:rsid w:val="005D4391"/>
    <w:rsid w:val="005D502E"/>
    <w:rsid w:val="005D7AF8"/>
    <w:rsid w:val="005E07DE"/>
    <w:rsid w:val="005E0B4D"/>
    <w:rsid w:val="005E1083"/>
    <w:rsid w:val="005E18F4"/>
    <w:rsid w:val="005E366A"/>
    <w:rsid w:val="005F077E"/>
    <w:rsid w:val="005F2145"/>
    <w:rsid w:val="005F25E0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613"/>
    <w:rsid w:val="00617BF7"/>
    <w:rsid w:val="00620157"/>
    <w:rsid w:val="00621BD1"/>
    <w:rsid w:val="00623222"/>
    <w:rsid w:val="00625CF0"/>
    <w:rsid w:val="00626858"/>
    <w:rsid w:val="006275E9"/>
    <w:rsid w:val="00627A34"/>
    <w:rsid w:val="00630278"/>
    <w:rsid w:val="006302AA"/>
    <w:rsid w:val="006326AC"/>
    <w:rsid w:val="00632861"/>
    <w:rsid w:val="006363BD"/>
    <w:rsid w:val="00637661"/>
    <w:rsid w:val="006412DC"/>
    <w:rsid w:val="00642BC6"/>
    <w:rsid w:val="00644790"/>
    <w:rsid w:val="006456A7"/>
    <w:rsid w:val="006459C0"/>
    <w:rsid w:val="00646FDC"/>
    <w:rsid w:val="006501AF"/>
    <w:rsid w:val="00650DDE"/>
    <w:rsid w:val="00652994"/>
    <w:rsid w:val="00653077"/>
    <w:rsid w:val="00653AFF"/>
    <w:rsid w:val="0065505B"/>
    <w:rsid w:val="00662B2B"/>
    <w:rsid w:val="006659BD"/>
    <w:rsid w:val="006670AC"/>
    <w:rsid w:val="00672307"/>
    <w:rsid w:val="006751C3"/>
    <w:rsid w:val="006808C6"/>
    <w:rsid w:val="00680A32"/>
    <w:rsid w:val="00682668"/>
    <w:rsid w:val="006848DD"/>
    <w:rsid w:val="00687E07"/>
    <w:rsid w:val="00692207"/>
    <w:rsid w:val="00692A68"/>
    <w:rsid w:val="00695550"/>
    <w:rsid w:val="00695D85"/>
    <w:rsid w:val="006A1247"/>
    <w:rsid w:val="006A2021"/>
    <w:rsid w:val="006A24DF"/>
    <w:rsid w:val="006A30A2"/>
    <w:rsid w:val="006A56C6"/>
    <w:rsid w:val="006A6D23"/>
    <w:rsid w:val="006B16F0"/>
    <w:rsid w:val="006B25DE"/>
    <w:rsid w:val="006B560F"/>
    <w:rsid w:val="006B725D"/>
    <w:rsid w:val="006C1C3B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6C11"/>
    <w:rsid w:val="006F14D6"/>
    <w:rsid w:val="006F6B1D"/>
    <w:rsid w:val="006F6E14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40A35"/>
    <w:rsid w:val="007476CB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380A"/>
    <w:rsid w:val="007B5A43"/>
    <w:rsid w:val="007B709B"/>
    <w:rsid w:val="007C1343"/>
    <w:rsid w:val="007C220A"/>
    <w:rsid w:val="007C3A86"/>
    <w:rsid w:val="007C44E6"/>
    <w:rsid w:val="007C5EF1"/>
    <w:rsid w:val="007C7BF5"/>
    <w:rsid w:val="007D13A6"/>
    <w:rsid w:val="007D19B7"/>
    <w:rsid w:val="007D1B97"/>
    <w:rsid w:val="007D2076"/>
    <w:rsid w:val="007D2EA7"/>
    <w:rsid w:val="007D4C8E"/>
    <w:rsid w:val="007D4D48"/>
    <w:rsid w:val="007D75E5"/>
    <w:rsid w:val="007D773E"/>
    <w:rsid w:val="007E066E"/>
    <w:rsid w:val="007E1356"/>
    <w:rsid w:val="007E2078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BE8"/>
    <w:rsid w:val="00807B73"/>
    <w:rsid w:val="00813682"/>
    <w:rsid w:val="008159A2"/>
    <w:rsid w:val="00816078"/>
    <w:rsid w:val="00816CF3"/>
    <w:rsid w:val="008177E3"/>
    <w:rsid w:val="00822A86"/>
    <w:rsid w:val="00822DB0"/>
    <w:rsid w:val="00823AA9"/>
    <w:rsid w:val="008248A7"/>
    <w:rsid w:val="008255B9"/>
    <w:rsid w:val="00825CD8"/>
    <w:rsid w:val="00827324"/>
    <w:rsid w:val="00830AE0"/>
    <w:rsid w:val="008356D3"/>
    <w:rsid w:val="00837458"/>
    <w:rsid w:val="00837AAE"/>
    <w:rsid w:val="008411A9"/>
    <w:rsid w:val="00841B06"/>
    <w:rsid w:val="008429AD"/>
    <w:rsid w:val="008429DB"/>
    <w:rsid w:val="00843123"/>
    <w:rsid w:val="00847AFF"/>
    <w:rsid w:val="00850C75"/>
    <w:rsid w:val="00850E39"/>
    <w:rsid w:val="0085477A"/>
    <w:rsid w:val="00855107"/>
    <w:rsid w:val="00855173"/>
    <w:rsid w:val="008557D9"/>
    <w:rsid w:val="008559F3"/>
    <w:rsid w:val="00855BF7"/>
    <w:rsid w:val="00856214"/>
    <w:rsid w:val="00862089"/>
    <w:rsid w:val="00866D5B"/>
    <w:rsid w:val="00866FF5"/>
    <w:rsid w:val="0086771B"/>
    <w:rsid w:val="008704A2"/>
    <w:rsid w:val="00873162"/>
    <w:rsid w:val="0087392C"/>
    <w:rsid w:val="00873A1A"/>
    <w:rsid w:val="00873C78"/>
    <w:rsid w:val="00873E1F"/>
    <w:rsid w:val="00874C16"/>
    <w:rsid w:val="00874F28"/>
    <w:rsid w:val="00880B4B"/>
    <w:rsid w:val="0088365E"/>
    <w:rsid w:val="00883B0E"/>
    <w:rsid w:val="00884DFD"/>
    <w:rsid w:val="00886D1F"/>
    <w:rsid w:val="008907E3"/>
    <w:rsid w:val="00891EE1"/>
    <w:rsid w:val="00893987"/>
    <w:rsid w:val="00893CEE"/>
    <w:rsid w:val="008941D7"/>
    <w:rsid w:val="008963EF"/>
    <w:rsid w:val="0089688E"/>
    <w:rsid w:val="008A1FBE"/>
    <w:rsid w:val="008A72F8"/>
    <w:rsid w:val="008B2277"/>
    <w:rsid w:val="008B3194"/>
    <w:rsid w:val="008B32BE"/>
    <w:rsid w:val="008B3FA1"/>
    <w:rsid w:val="008B5AE7"/>
    <w:rsid w:val="008B690D"/>
    <w:rsid w:val="008C60E9"/>
    <w:rsid w:val="008D1B7C"/>
    <w:rsid w:val="008D1D39"/>
    <w:rsid w:val="008D61DD"/>
    <w:rsid w:val="008D6657"/>
    <w:rsid w:val="008E10A4"/>
    <w:rsid w:val="008E1F60"/>
    <w:rsid w:val="008E307E"/>
    <w:rsid w:val="008E49EE"/>
    <w:rsid w:val="008E5269"/>
    <w:rsid w:val="008F4AAE"/>
    <w:rsid w:val="008F4DD1"/>
    <w:rsid w:val="008F553E"/>
    <w:rsid w:val="008F6056"/>
    <w:rsid w:val="008F64E5"/>
    <w:rsid w:val="009003C5"/>
    <w:rsid w:val="00900C6F"/>
    <w:rsid w:val="009016DA"/>
    <w:rsid w:val="00902C07"/>
    <w:rsid w:val="0090352E"/>
    <w:rsid w:val="00903AC4"/>
    <w:rsid w:val="0090402F"/>
    <w:rsid w:val="00905804"/>
    <w:rsid w:val="00905B02"/>
    <w:rsid w:val="009061B7"/>
    <w:rsid w:val="00907A34"/>
    <w:rsid w:val="009101E2"/>
    <w:rsid w:val="00910AE3"/>
    <w:rsid w:val="00911326"/>
    <w:rsid w:val="00915333"/>
    <w:rsid w:val="009158A8"/>
    <w:rsid w:val="00915D73"/>
    <w:rsid w:val="00916077"/>
    <w:rsid w:val="009170A2"/>
    <w:rsid w:val="0091756B"/>
    <w:rsid w:val="009208A6"/>
    <w:rsid w:val="0092243E"/>
    <w:rsid w:val="00924514"/>
    <w:rsid w:val="0092544D"/>
    <w:rsid w:val="0092640C"/>
    <w:rsid w:val="00927316"/>
    <w:rsid w:val="009301B6"/>
    <w:rsid w:val="0093276D"/>
    <w:rsid w:val="00933D12"/>
    <w:rsid w:val="00933E36"/>
    <w:rsid w:val="00937065"/>
    <w:rsid w:val="00940285"/>
    <w:rsid w:val="009415B0"/>
    <w:rsid w:val="00947E7E"/>
    <w:rsid w:val="0095139A"/>
    <w:rsid w:val="009526A3"/>
    <w:rsid w:val="0095326E"/>
    <w:rsid w:val="00953A05"/>
    <w:rsid w:val="00953E16"/>
    <w:rsid w:val="009542AC"/>
    <w:rsid w:val="00954344"/>
    <w:rsid w:val="009546CE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664"/>
    <w:rsid w:val="00977A8C"/>
    <w:rsid w:val="00977BEE"/>
    <w:rsid w:val="00980162"/>
    <w:rsid w:val="009808BD"/>
    <w:rsid w:val="00980E60"/>
    <w:rsid w:val="00983910"/>
    <w:rsid w:val="00983BB4"/>
    <w:rsid w:val="00986934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B180A"/>
    <w:rsid w:val="009B1DF8"/>
    <w:rsid w:val="009B3D20"/>
    <w:rsid w:val="009B4302"/>
    <w:rsid w:val="009B5418"/>
    <w:rsid w:val="009B6536"/>
    <w:rsid w:val="009C0005"/>
    <w:rsid w:val="009C0727"/>
    <w:rsid w:val="009C492F"/>
    <w:rsid w:val="009C4D10"/>
    <w:rsid w:val="009C5FD2"/>
    <w:rsid w:val="009C621D"/>
    <w:rsid w:val="009C652E"/>
    <w:rsid w:val="009D2FF2"/>
    <w:rsid w:val="009D3226"/>
    <w:rsid w:val="009D3385"/>
    <w:rsid w:val="009D628E"/>
    <w:rsid w:val="009D793C"/>
    <w:rsid w:val="009E16A9"/>
    <w:rsid w:val="009E1ECD"/>
    <w:rsid w:val="009E375F"/>
    <w:rsid w:val="009E39D4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58F"/>
    <w:rsid w:val="00A11696"/>
    <w:rsid w:val="00A11E88"/>
    <w:rsid w:val="00A12DCD"/>
    <w:rsid w:val="00A12FF9"/>
    <w:rsid w:val="00A135EF"/>
    <w:rsid w:val="00A1570A"/>
    <w:rsid w:val="00A177F5"/>
    <w:rsid w:val="00A20980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668B"/>
    <w:rsid w:val="00A376B7"/>
    <w:rsid w:val="00A413B1"/>
    <w:rsid w:val="00A41BF5"/>
    <w:rsid w:val="00A42358"/>
    <w:rsid w:val="00A433C7"/>
    <w:rsid w:val="00A43D72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6345"/>
    <w:rsid w:val="00A604A4"/>
    <w:rsid w:val="00A61B7D"/>
    <w:rsid w:val="00A62F3F"/>
    <w:rsid w:val="00A640F7"/>
    <w:rsid w:val="00A6605B"/>
    <w:rsid w:val="00A66ADC"/>
    <w:rsid w:val="00A6748B"/>
    <w:rsid w:val="00A7147D"/>
    <w:rsid w:val="00A81B15"/>
    <w:rsid w:val="00A81D17"/>
    <w:rsid w:val="00A81D8C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285B"/>
    <w:rsid w:val="00A9325D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4182"/>
    <w:rsid w:val="00AC27DB"/>
    <w:rsid w:val="00AC58CB"/>
    <w:rsid w:val="00AC6D6B"/>
    <w:rsid w:val="00AD242C"/>
    <w:rsid w:val="00AD25FB"/>
    <w:rsid w:val="00AD273F"/>
    <w:rsid w:val="00AD3238"/>
    <w:rsid w:val="00AD71BE"/>
    <w:rsid w:val="00AD7736"/>
    <w:rsid w:val="00AE10CE"/>
    <w:rsid w:val="00AE2F6B"/>
    <w:rsid w:val="00AE3CB4"/>
    <w:rsid w:val="00AE4FC5"/>
    <w:rsid w:val="00AE70D4"/>
    <w:rsid w:val="00AE7868"/>
    <w:rsid w:val="00AF0407"/>
    <w:rsid w:val="00AF4D8B"/>
    <w:rsid w:val="00AF53D1"/>
    <w:rsid w:val="00B02758"/>
    <w:rsid w:val="00B04CAB"/>
    <w:rsid w:val="00B067CA"/>
    <w:rsid w:val="00B1038E"/>
    <w:rsid w:val="00B11CC2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40D3E"/>
    <w:rsid w:val="00B4108D"/>
    <w:rsid w:val="00B41547"/>
    <w:rsid w:val="00B44C44"/>
    <w:rsid w:val="00B57265"/>
    <w:rsid w:val="00B60113"/>
    <w:rsid w:val="00B61ACA"/>
    <w:rsid w:val="00B633AE"/>
    <w:rsid w:val="00B665D2"/>
    <w:rsid w:val="00B66AA0"/>
    <w:rsid w:val="00B66F36"/>
    <w:rsid w:val="00B671B4"/>
    <w:rsid w:val="00B6737C"/>
    <w:rsid w:val="00B709F6"/>
    <w:rsid w:val="00B7214D"/>
    <w:rsid w:val="00B73FDB"/>
    <w:rsid w:val="00B74372"/>
    <w:rsid w:val="00B75525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7FF6"/>
    <w:rsid w:val="00BA0045"/>
    <w:rsid w:val="00BA259A"/>
    <w:rsid w:val="00BA259C"/>
    <w:rsid w:val="00BA29D3"/>
    <w:rsid w:val="00BA307F"/>
    <w:rsid w:val="00BA35DD"/>
    <w:rsid w:val="00BA46A5"/>
    <w:rsid w:val="00BA5280"/>
    <w:rsid w:val="00BB14F1"/>
    <w:rsid w:val="00BB1F61"/>
    <w:rsid w:val="00BB3445"/>
    <w:rsid w:val="00BB572E"/>
    <w:rsid w:val="00BB7247"/>
    <w:rsid w:val="00BB74FD"/>
    <w:rsid w:val="00BC1B3B"/>
    <w:rsid w:val="00BC5530"/>
    <w:rsid w:val="00BC5982"/>
    <w:rsid w:val="00BC60BF"/>
    <w:rsid w:val="00BD28BF"/>
    <w:rsid w:val="00BD5407"/>
    <w:rsid w:val="00BD6404"/>
    <w:rsid w:val="00BD6807"/>
    <w:rsid w:val="00BE0A0D"/>
    <w:rsid w:val="00BE2DE9"/>
    <w:rsid w:val="00BE33AE"/>
    <w:rsid w:val="00BE626D"/>
    <w:rsid w:val="00BF046F"/>
    <w:rsid w:val="00C01D50"/>
    <w:rsid w:val="00C035B2"/>
    <w:rsid w:val="00C04110"/>
    <w:rsid w:val="00C04621"/>
    <w:rsid w:val="00C056DC"/>
    <w:rsid w:val="00C11668"/>
    <w:rsid w:val="00C1235D"/>
    <w:rsid w:val="00C1256A"/>
    <w:rsid w:val="00C1329B"/>
    <w:rsid w:val="00C234CC"/>
    <w:rsid w:val="00C248C9"/>
    <w:rsid w:val="00C24C05"/>
    <w:rsid w:val="00C24D2F"/>
    <w:rsid w:val="00C26222"/>
    <w:rsid w:val="00C30248"/>
    <w:rsid w:val="00C31283"/>
    <w:rsid w:val="00C325A6"/>
    <w:rsid w:val="00C3303C"/>
    <w:rsid w:val="00C33C48"/>
    <w:rsid w:val="00C340E5"/>
    <w:rsid w:val="00C35AA7"/>
    <w:rsid w:val="00C37C95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5891"/>
    <w:rsid w:val="00C66AC9"/>
    <w:rsid w:val="00C7097F"/>
    <w:rsid w:val="00C70AF3"/>
    <w:rsid w:val="00C71607"/>
    <w:rsid w:val="00C724D3"/>
    <w:rsid w:val="00C72EDE"/>
    <w:rsid w:val="00C7596D"/>
    <w:rsid w:val="00C77DD9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33C7"/>
    <w:rsid w:val="00CB392B"/>
    <w:rsid w:val="00CB5B58"/>
    <w:rsid w:val="00CB6DA7"/>
    <w:rsid w:val="00CB7E4C"/>
    <w:rsid w:val="00CC0F10"/>
    <w:rsid w:val="00CC1007"/>
    <w:rsid w:val="00CC25B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6F9"/>
    <w:rsid w:val="00CE0A7F"/>
    <w:rsid w:val="00CE1718"/>
    <w:rsid w:val="00CE176D"/>
    <w:rsid w:val="00CE1870"/>
    <w:rsid w:val="00CE30D9"/>
    <w:rsid w:val="00CE45BA"/>
    <w:rsid w:val="00CE6A41"/>
    <w:rsid w:val="00CF0340"/>
    <w:rsid w:val="00CF116F"/>
    <w:rsid w:val="00CF2C25"/>
    <w:rsid w:val="00CF4156"/>
    <w:rsid w:val="00CF4F04"/>
    <w:rsid w:val="00CF5466"/>
    <w:rsid w:val="00CF6744"/>
    <w:rsid w:val="00CF7994"/>
    <w:rsid w:val="00CF7DF2"/>
    <w:rsid w:val="00D03D00"/>
    <w:rsid w:val="00D04979"/>
    <w:rsid w:val="00D05C30"/>
    <w:rsid w:val="00D10A98"/>
    <w:rsid w:val="00D10D0A"/>
    <w:rsid w:val="00D11359"/>
    <w:rsid w:val="00D14383"/>
    <w:rsid w:val="00D16F91"/>
    <w:rsid w:val="00D31499"/>
    <w:rsid w:val="00D3188C"/>
    <w:rsid w:val="00D31B32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A87"/>
    <w:rsid w:val="00D575DD"/>
    <w:rsid w:val="00D57DFA"/>
    <w:rsid w:val="00D60496"/>
    <w:rsid w:val="00D63D0A"/>
    <w:rsid w:val="00D65384"/>
    <w:rsid w:val="00D67FCF"/>
    <w:rsid w:val="00D709CE"/>
    <w:rsid w:val="00D71F73"/>
    <w:rsid w:val="00D72612"/>
    <w:rsid w:val="00D72A35"/>
    <w:rsid w:val="00D72BED"/>
    <w:rsid w:val="00D74ADE"/>
    <w:rsid w:val="00D77347"/>
    <w:rsid w:val="00D80786"/>
    <w:rsid w:val="00D81CAB"/>
    <w:rsid w:val="00D81CED"/>
    <w:rsid w:val="00D84160"/>
    <w:rsid w:val="00D8576F"/>
    <w:rsid w:val="00D85CD5"/>
    <w:rsid w:val="00D8677F"/>
    <w:rsid w:val="00D903CB"/>
    <w:rsid w:val="00D94992"/>
    <w:rsid w:val="00D97F0C"/>
    <w:rsid w:val="00DA3A86"/>
    <w:rsid w:val="00DB0E9E"/>
    <w:rsid w:val="00DB3002"/>
    <w:rsid w:val="00DB4759"/>
    <w:rsid w:val="00DC2500"/>
    <w:rsid w:val="00DC2873"/>
    <w:rsid w:val="00DC77DC"/>
    <w:rsid w:val="00DD0453"/>
    <w:rsid w:val="00DD0C2C"/>
    <w:rsid w:val="00DD0C9F"/>
    <w:rsid w:val="00DD1294"/>
    <w:rsid w:val="00DD19DE"/>
    <w:rsid w:val="00DD28BC"/>
    <w:rsid w:val="00DD2ADF"/>
    <w:rsid w:val="00DD2C5F"/>
    <w:rsid w:val="00DD3142"/>
    <w:rsid w:val="00DD4385"/>
    <w:rsid w:val="00DD4D37"/>
    <w:rsid w:val="00DD4E20"/>
    <w:rsid w:val="00DD5F7E"/>
    <w:rsid w:val="00DE0400"/>
    <w:rsid w:val="00DE05D5"/>
    <w:rsid w:val="00DE31F0"/>
    <w:rsid w:val="00DE3D1C"/>
    <w:rsid w:val="00DE4358"/>
    <w:rsid w:val="00DE45D6"/>
    <w:rsid w:val="00DE520F"/>
    <w:rsid w:val="00DE78FA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30CE"/>
    <w:rsid w:val="00E04B84"/>
    <w:rsid w:val="00E06466"/>
    <w:rsid w:val="00E06FDA"/>
    <w:rsid w:val="00E10DDE"/>
    <w:rsid w:val="00E1127C"/>
    <w:rsid w:val="00E12A94"/>
    <w:rsid w:val="00E13C2C"/>
    <w:rsid w:val="00E1500B"/>
    <w:rsid w:val="00E160A5"/>
    <w:rsid w:val="00E1713D"/>
    <w:rsid w:val="00E20A43"/>
    <w:rsid w:val="00E23898"/>
    <w:rsid w:val="00E24673"/>
    <w:rsid w:val="00E27B5D"/>
    <w:rsid w:val="00E3120C"/>
    <w:rsid w:val="00E319F1"/>
    <w:rsid w:val="00E33582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68FB"/>
    <w:rsid w:val="00E4768D"/>
    <w:rsid w:val="00E50C87"/>
    <w:rsid w:val="00E526A2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0C2E"/>
    <w:rsid w:val="00E726EB"/>
    <w:rsid w:val="00E74342"/>
    <w:rsid w:val="00E744BD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7AD5"/>
    <w:rsid w:val="00E97F89"/>
    <w:rsid w:val="00EA1111"/>
    <w:rsid w:val="00EA28FC"/>
    <w:rsid w:val="00EA385A"/>
    <w:rsid w:val="00EA3B4F"/>
    <w:rsid w:val="00EA3C24"/>
    <w:rsid w:val="00EA3F58"/>
    <w:rsid w:val="00EA73DF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14B7"/>
    <w:rsid w:val="00ED1B2A"/>
    <w:rsid w:val="00ED28F4"/>
    <w:rsid w:val="00ED383A"/>
    <w:rsid w:val="00ED4333"/>
    <w:rsid w:val="00ED5C5F"/>
    <w:rsid w:val="00ED60D6"/>
    <w:rsid w:val="00ED61E9"/>
    <w:rsid w:val="00ED6BF5"/>
    <w:rsid w:val="00EE38C9"/>
    <w:rsid w:val="00EE606D"/>
    <w:rsid w:val="00EE64A9"/>
    <w:rsid w:val="00EF107F"/>
    <w:rsid w:val="00EF1558"/>
    <w:rsid w:val="00EF1D18"/>
    <w:rsid w:val="00EF1EC5"/>
    <w:rsid w:val="00EF3167"/>
    <w:rsid w:val="00EF3C57"/>
    <w:rsid w:val="00EF4C88"/>
    <w:rsid w:val="00EF55EB"/>
    <w:rsid w:val="00EF6776"/>
    <w:rsid w:val="00EF7655"/>
    <w:rsid w:val="00F00DCC"/>
    <w:rsid w:val="00F0156F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DC0"/>
    <w:rsid w:val="00F2001A"/>
    <w:rsid w:val="00F20B91"/>
    <w:rsid w:val="00F22982"/>
    <w:rsid w:val="00F23F9C"/>
    <w:rsid w:val="00F24260"/>
    <w:rsid w:val="00F24B8B"/>
    <w:rsid w:val="00F308FF"/>
    <w:rsid w:val="00F30D2E"/>
    <w:rsid w:val="00F35516"/>
    <w:rsid w:val="00F356B8"/>
    <w:rsid w:val="00F35790"/>
    <w:rsid w:val="00F4117A"/>
    <w:rsid w:val="00F4136D"/>
    <w:rsid w:val="00F4157B"/>
    <w:rsid w:val="00F4212E"/>
    <w:rsid w:val="00F42C20"/>
    <w:rsid w:val="00F43E34"/>
    <w:rsid w:val="00F44057"/>
    <w:rsid w:val="00F51816"/>
    <w:rsid w:val="00F51A9F"/>
    <w:rsid w:val="00F53053"/>
    <w:rsid w:val="00F53FE2"/>
    <w:rsid w:val="00F55821"/>
    <w:rsid w:val="00F575FF"/>
    <w:rsid w:val="00F6074F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CD9"/>
    <w:rsid w:val="00F77EB0"/>
    <w:rsid w:val="00F822F7"/>
    <w:rsid w:val="00F856C2"/>
    <w:rsid w:val="00F8683D"/>
    <w:rsid w:val="00F87CDD"/>
    <w:rsid w:val="00F90D92"/>
    <w:rsid w:val="00F919C9"/>
    <w:rsid w:val="00F9320F"/>
    <w:rsid w:val="00F933F0"/>
    <w:rsid w:val="00F937A3"/>
    <w:rsid w:val="00F94715"/>
    <w:rsid w:val="00F94D71"/>
    <w:rsid w:val="00F96A3D"/>
    <w:rsid w:val="00FA13AC"/>
    <w:rsid w:val="00FA1FB7"/>
    <w:rsid w:val="00FA2450"/>
    <w:rsid w:val="00FA336D"/>
    <w:rsid w:val="00FA4718"/>
    <w:rsid w:val="00FA5848"/>
    <w:rsid w:val="00FA7F3D"/>
    <w:rsid w:val="00FB2B05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3118"/>
    <w:rsid w:val="00FD4810"/>
    <w:rsid w:val="00FD541B"/>
    <w:rsid w:val="00FD573A"/>
    <w:rsid w:val="00FD5F5B"/>
    <w:rsid w:val="00FD601E"/>
    <w:rsid w:val="00FD7AA7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D5F1C862-A7B1-40BD-A009-85F76B5F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uiPriority="99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B5A9E"/>
    <w:pPr>
      <w:spacing w:after="180"/>
    </w:pPr>
    <w:rPr>
      <w:lang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pPr>
      <w:numPr>
        <w:ilvl w:val="2"/>
        <w:numId w:val="0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uiPriority w:val="35"/>
    <w:qFormat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R4_bullets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List Paragraph - Bullets 字符,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ff7"/>
    <w:uiPriority w:val="34"/>
    <w:qFormat/>
    <w:locked/>
    <w:rPr>
      <w:rFonts w:eastAsia="MS Mincho"/>
      <w:lang w:val="en-GB" w:eastAsia="en-US"/>
    </w:rPr>
  </w:style>
  <w:style w:type="table" w:customStyle="1" w:styleId="12">
    <w:name w:val="网格型1"/>
    <w:basedOn w:val="a1"/>
    <w:uiPriority w:val="39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aff9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560111-F537-43DD-B103-6A01D48CD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Huawei</cp:lastModifiedBy>
  <cp:revision>4</cp:revision>
  <cp:lastPrinted>2019-04-25T01:09:00Z</cp:lastPrinted>
  <dcterms:created xsi:type="dcterms:W3CDTF">2023-08-25T09:34:00Z</dcterms:created>
  <dcterms:modified xsi:type="dcterms:W3CDTF">2023-08-25T10:08:00Z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(3)K38lFRezdD5FaWT3zAKmGeDyYLb+o+HCfmLZhPP+Kwf+a2E/lCkFeinZj8ftJ36vXbisCJNL
3/wNup/wU+Ud04mHV7B4yCbq6/mNFHL/EBoGa+GePEr6teSq91tqAjhCdeB4YjiEUSRe2QJK
JkqL5p4thyyOE3TM8nkmB2AXsIGgEdR/8hSdUPsFG71fHg27wOb3wsp8kW+bWe/MJD4Cmana
HT0NHwGDrhaDepgZK2</vt:lpwstr>
  </property>
  <property fmtid="{D5CDD505-2E9C-101B-9397-08002B2CF9AE}" pid="13" name="_2015_ms_pID_7253431">
    <vt:lpwstr>zlXIjrA5mCr4XTcz9uUpEvVHHiLvXkp1eKMrfK5xCW+lzL9RYZcpUW
lMWNfHi2c9Be1RtUvsbcSXhaaAJuKLK3LOiFCN0PpGnHM14uTwmnLYnmeVi5ApGE3HVMVsn5
DgQcteM4Ph6rQy6j1iqVkXpmRTti8iCROWn93FxuI3fzKWwFZBgQa7gaKNruDcG799Xp4M5d
Ie4d78u1OCLXgoETzq85Fbmpbv5F5jybVoxI</vt:lpwstr>
  </property>
  <property fmtid="{D5CDD505-2E9C-101B-9397-08002B2CF9AE}" pid="14" name="_2015_ms_pID_7253432">
    <vt:lpwstr>xw==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paul.harris1@vodafone.com</vt:lpwstr>
  </property>
  <property fmtid="{D5CDD505-2E9C-101B-9397-08002B2CF9AE}" pid="18" name="MSIP_Label_0359f705-2ba0-454b-9cfc-6ce5bcaac040_SetDate">
    <vt:lpwstr>2020-05-27T14:40:25.9846604Z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KSOProductBuildVer">
    <vt:lpwstr>2052-11.8.2.8875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GrammarlyDocumentId">
    <vt:lpwstr>3382753f9e45339bc00ca3c00099241934ebc220371af0cf14fb18db7d354079</vt:lpwstr>
  </property>
</Properties>
</file>